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E79DD" w:rsidTr="001E79DD">
        <w:tc>
          <w:tcPr>
            <w:tcW w:w="3080" w:type="dxa"/>
          </w:tcPr>
          <w:p w:rsidR="001E79DD" w:rsidRDefault="001E79DD">
            <w:r>
              <w:t>Technique</w:t>
            </w:r>
          </w:p>
        </w:tc>
        <w:tc>
          <w:tcPr>
            <w:tcW w:w="3081" w:type="dxa"/>
          </w:tcPr>
          <w:p w:rsidR="001E79DD" w:rsidRDefault="001E79DD">
            <w:r>
              <w:t>Detail</w:t>
            </w:r>
          </w:p>
        </w:tc>
        <w:tc>
          <w:tcPr>
            <w:tcW w:w="3081" w:type="dxa"/>
          </w:tcPr>
          <w:p w:rsidR="001E79DD" w:rsidRDefault="001E79DD">
            <w:r>
              <w:t>Effect</w:t>
            </w:r>
          </w:p>
        </w:tc>
      </w:tr>
      <w:tr w:rsidR="001E79DD" w:rsidTr="001E79DD">
        <w:tc>
          <w:tcPr>
            <w:tcW w:w="3080" w:type="dxa"/>
          </w:tcPr>
          <w:p w:rsidR="001E79DD" w:rsidRDefault="001E79DD" w:rsidP="001E79DD">
            <w:pPr>
              <w:pStyle w:val="ListParagraph"/>
              <w:numPr>
                <w:ilvl w:val="0"/>
                <w:numId w:val="1"/>
              </w:numPr>
            </w:pPr>
            <w:r>
              <w:t>Opening credits</w:t>
            </w:r>
          </w:p>
          <w:p w:rsidR="001E79DD" w:rsidRDefault="001E79DD" w:rsidP="001E79DD">
            <w:pPr>
              <w:pStyle w:val="ListParagraph"/>
              <w:numPr>
                <w:ilvl w:val="0"/>
                <w:numId w:val="1"/>
              </w:numPr>
            </w:pPr>
            <w:r>
              <w:t>Montage</w:t>
            </w:r>
          </w:p>
          <w:p w:rsidR="001E79DD" w:rsidRDefault="001E79DD" w:rsidP="001E79DD">
            <w:pPr>
              <w:pStyle w:val="ListParagraph"/>
              <w:numPr>
                <w:ilvl w:val="0"/>
                <w:numId w:val="1"/>
              </w:numPr>
            </w:pPr>
            <w:r>
              <w:t>Non diegetic sound</w:t>
            </w:r>
          </w:p>
          <w:p w:rsidR="001E79DD" w:rsidRDefault="001E79DD" w:rsidP="001E79DD">
            <w:pPr>
              <w:pStyle w:val="ListParagraph"/>
              <w:numPr>
                <w:ilvl w:val="0"/>
                <w:numId w:val="1"/>
              </w:numPr>
            </w:pPr>
            <w:r>
              <w:t>Narration/voice over</w:t>
            </w:r>
          </w:p>
          <w:p w:rsidR="001E79DD" w:rsidRDefault="001E79DD" w:rsidP="001E79DD">
            <w:pPr>
              <w:pStyle w:val="ListParagraph"/>
              <w:numPr>
                <w:ilvl w:val="0"/>
                <w:numId w:val="1"/>
              </w:numPr>
            </w:pPr>
            <w:r>
              <w:t>Cut</w:t>
            </w:r>
          </w:p>
          <w:p w:rsidR="001E79DD" w:rsidRDefault="001E79DD" w:rsidP="001E79DD">
            <w:pPr>
              <w:pStyle w:val="ListParagraph"/>
            </w:pPr>
          </w:p>
        </w:tc>
        <w:tc>
          <w:tcPr>
            <w:tcW w:w="3081" w:type="dxa"/>
          </w:tcPr>
          <w:p w:rsidR="001E79DD" w:rsidRDefault="001E79DD" w:rsidP="001E79DD">
            <w:pPr>
              <w:pStyle w:val="ListParagraph"/>
              <w:numPr>
                <w:ilvl w:val="0"/>
                <w:numId w:val="1"/>
              </w:numPr>
            </w:pPr>
            <w:r>
              <w:t>Introducing the characters</w:t>
            </w:r>
          </w:p>
          <w:p w:rsidR="001E79DD" w:rsidRDefault="001E79DD" w:rsidP="001E79DD">
            <w:pPr>
              <w:pStyle w:val="ListParagraph"/>
              <w:numPr>
                <w:ilvl w:val="0"/>
                <w:numId w:val="1"/>
              </w:numPr>
            </w:pPr>
            <w:r>
              <w:t>Characters talking about the Truman show, Truman and Seahaven</w:t>
            </w:r>
          </w:p>
          <w:p w:rsidR="001E79DD" w:rsidRDefault="001E79DD" w:rsidP="001E79DD">
            <w:pPr>
              <w:pStyle w:val="ListParagraph"/>
              <w:numPr>
                <w:ilvl w:val="0"/>
                <w:numId w:val="1"/>
              </w:numPr>
            </w:pPr>
            <w:r>
              <w:t>(piano) music during credits, theme song (clean sound), overly cheerful music when he goes to work, sound affects for title coming up</w:t>
            </w:r>
          </w:p>
          <w:p w:rsidR="001E79DD" w:rsidRDefault="001E79DD" w:rsidP="001E79DD">
            <w:pPr>
              <w:pStyle w:val="ListParagraph"/>
              <w:numPr>
                <w:ilvl w:val="0"/>
                <w:numId w:val="1"/>
              </w:numPr>
            </w:pPr>
            <w:r>
              <w:t xml:space="preserve">Radio host talking about what happened when Truman went to work(light falling) </w:t>
            </w:r>
          </w:p>
          <w:p w:rsidR="001E79DD" w:rsidRDefault="001E79DD" w:rsidP="001E79DD">
            <w:pPr>
              <w:pStyle w:val="ListParagraph"/>
              <w:numPr>
                <w:ilvl w:val="0"/>
                <w:numId w:val="1"/>
              </w:numPr>
            </w:pPr>
            <w:r>
              <w:t>Different angles of Truman and Seahaven</w:t>
            </w:r>
          </w:p>
        </w:tc>
        <w:tc>
          <w:tcPr>
            <w:tcW w:w="3081" w:type="dxa"/>
          </w:tcPr>
          <w:p w:rsidR="00D3087B" w:rsidRDefault="00D3087B" w:rsidP="001E79DD">
            <w:pPr>
              <w:pStyle w:val="ListParagraph"/>
              <w:numPr>
                <w:ilvl w:val="0"/>
                <w:numId w:val="1"/>
              </w:numPr>
            </w:pPr>
            <w:r>
              <w:t>Less confused about who the characters are because they tell us</w:t>
            </w:r>
          </w:p>
          <w:p w:rsidR="00D3087B" w:rsidRDefault="00D3087B" w:rsidP="001E79DD">
            <w:pPr>
              <w:pStyle w:val="ListParagraph"/>
              <w:numPr>
                <w:ilvl w:val="0"/>
                <w:numId w:val="1"/>
              </w:numPr>
            </w:pPr>
            <w:r>
              <w:t xml:space="preserve">How the characters act, what their personalities are and how they feel about Truman. </w:t>
            </w:r>
          </w:p>
          <w:p w:rsidR="001E79DD" w:rsidRDefault="00D3087B" w:rsidP="00D3087B">
            <w:pPr>
              <w:pStyle w:val="ListParagraph"/>
              <w:numPr>
                <w:ilvl w:val="0"/>
                <w:numId w:val="1"/>
              </w:numPr>
            </w:pPr>
            <w:r>
              <w:t>Dramatic feel to it, empowering music, cheerful. Makes a happy feeling/ relaxing.</w:t>
            </w:r>
          </w:p>
          <w:p w:rsidR="00D3087B" w:rsidRDefault="00D3087B" w:rsidP="00D3087B">
            <w:pPr>
              <w:pStyle w:val="ListParagraph"/>
              <w:numPr>
                <w:ilvl w:val="0"/>
                <w:numId w:val="1"/>
              </w:numPr>
            </w:pPr>
            <w:r>
              <w:t xml:space="preserve">Makes Truman afraid of flying in an aeroplane, enforces the reason for Truman not to leave Seahaven </w:t>
            </w:r>
          </w:p>
          <w:p w:rsidR="00D3087B" w:rsidRDefault="00D3087B" w:rsidP="00D3087B">
            <w:pPr>
              <w:pStyle w:val="ListParagraph"/>
              <w:numPr>
                <w:ilvl w:val="0"/>
                <w:numId w:val="1"/>
              </w:numPr>
            </w:pPr>
            <w:r>
              <w:t>Shows what Truman acts like and shows what Seahaven is like. Setting the scene</w:t>
            </w:r>
            <w:bookmarkStart w:id="0" w:name="_GoBack"/>
            <w:bookmarkEnd w:id="0"/>
          </w:p>
        </w:tc>
      </w:tr>
    </w:tbl>
    <w:p w:rsidR="00B17DD0" w:rsidRDefault="00B17DD0"/>
    <w:sectPr w:rsidR="00B17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72C0A"/>
    <w:multiLevelType w:val="hybridMultilevel"/>
    <w:tmpl w:val="FA6A686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9DD"/>
    <w:rsid w:val="001E79DD"/>
    <w:rsid w:val="00B17DD0"/>
    <w:rsid w:val="00D3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7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79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7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7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1F494307</Template>
  <TotalTime>17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Rachael Gee</dc:creator>
  <cp:lastModifiedBy>Rachael Gee</cp:lastModifiedBy>
  <cp:revision>1</cp:revision>
  <dcterms:created xsi:type="dcterms:W3CDTF">2012-05-16T21:55:00Z</dcterms:created>
  <dcterms:modified xsi:type="dcterms:W3CDTF">2012-05-16T22:13:00Z</dcterms:modified>
</cp:coreProperties>
</file>